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B5F" w:rsidRDefault="00823B5F" w:rsidP="00823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Joan LEEK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23B5F" w:rsidRDefault="00823B5F" w:rsidP="00823B5F">
      <w:pPr>
        <w:rPr>
          <w:rFonts w:ascii="Times New Roman" w:hAnsi="Times New Roman" w:cs="Times New Roman"/>
        </w:rPr>
      </w:pPr>
    </w:p>
    <w:p w:rsidR="00823B5F" w:rsidRDefault="00823B5F" w:rsidP="00823B5F">
      <w:pPr>
        <w:rPr>
          <w:rFonts w:ascii="Times New Roman" w:hAnsi="Times New Roman" w:cs="Times New Roman"/>
        </w:rPr>
      </w:pPr>
    </w:p>
    <w:p w:rsidR="00823B5F" w:rsidRDefault="00823B5F" w:rsidP="00823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Thomas(q.v.).</w:t>
      </w:r>
    </w:p>
    <w:p w:rsidR="00823B5F" w:rsidRDefault="00823B5F" w:rsidP="00823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23B5F" w:rsidRDefault="00823B5F" w:rsidP="00823B5F">
      <w:pPr>
        <w:rPr>
          <w:rFonts w:ascii="Times New Roman" w:hAnsi="Times New Roman" w:cs="Times New Roman"/>
        </w:rPr>
      </w:pPr>
    </w:p>
    <w:p w:rsidR="00823B5F" w:rsidRDefault="00823B5F" w:rsidP="00823B5F">
      <w:pPr>
        <w:rPr>
          <w:rFonts w:ascii="Times New Roman" w:hAnsi="Times New Roman" w:cs="Times New Roman"/>
        </w:rPr>
      </w:pPr>
    </w:p>
    <w:p w:rsidR="00823B5F" w:rsidRDefault="00823B5F" w:rsidP="00823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disseisin against Thomas </w:t>
      </w:r>
      <w:proofErr w:type="spellStart"/>
      <w:r>
        <w:rPr>
          <w:rFonts w:ascii="Times New Roman" w:hAnsi="Times New Roman" w:cs="Times New Roman"/>
        </w:rPr>
        <w:t>Neelson</w:t>
      </w:r>
      <w:proofErr w:type="spellEnd"/>
      <w:r>
        <w:rPr>
          <w:rFonts w:ascii="Times New Roman" w:hAnsi="Times New Roman" w:cs="Times New Roman"/>
        </w:rPr>
        <w:t>(q.v.) and his wife,</w:t>
      </w:r>
    </w:p>
    <w:p w:rsidR="00823B5F" w:rsidRDefault="00823B5F" w:rsidP="00823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Joan(q.v.).   (ibid.)</w:t>
      </w:r>
    </w:p>
    <w:p w:rsidR="00823B5F" w:rsidRDefault="00823B5F" w:rsidP="00823B5F">
      <w:pPr>
        <w:rPr>
          <w:rFonts w:ascii="Times New Roman" w:hAnsi="Times New Roman" w:cs="Times New Roman"/>
        </w:rPr>
      </w:pPr>
    </w:p>
    <w:p w:rsidR="00823B5F" w:rsidRDefault="00823B5F" w:rsidP="00823B5F">
      <w:pPr>
        <w:rPr>
          <w:rFonts w:ascii="Times New Roman" w:hAnsi="Times New Roman" w:cs="Times New Roman"/>
        </w:rPr>
      </w:pPr>
    </w:p>
    <w:p w:rsidR="00823B5F" w:rsidRDefault="00823B5F" w:rsidP="00823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:rsidR="006B2F86" w:rsidRPr="00E71FC3" w:rsidRDefault="00823B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B5F" w:rsidRDefault="00823B5F" w:rsidP="00E71FC3">
      <w:r>
        <w:separator/>
      </w:r>
    </w:p>
  </w:endnote>
  <w:endnote w:type="continuationSeparator" w:id="0">
    <w:p w:rsidR="00823B5F" w:rsidRDefault="00823B5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B5F" w:rsidRDefault="00823B5F" w:rsidP="00E71FC3">
      <w:r>
        <w:separator/>
      </w:r>
    </w:p>
  </w:footnote>
  <w:footnote w:type="continuationSeparator" w:id="0">
    <w:p w:rsidR="00823B5F" w:rsidRDefault="00823B5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5F"/>
    <w:rsid w:val="001A7C09"/>
    <w:rsid w:val="00577BD5"/>
    <w:rsid w:val="00656CBA"/>
    <w:rsid w:val="006A1F77"/>
    <w:rsid w:val="00733BE7"/>
    <w:rsid w:val="00823B5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EF1FC6-3A60-4435-81E7-4CEEE3DD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3B5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23B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2018-03-19T20:37:00Z</dcterms:created>
  <dcterms:modified xsi:type="dcterms:W3CDTF">2018-03-19T20:37:00Z</dcterms:modified>
</cp:coreProperties>
</file>